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0ED0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bookmarkStart w:id="0" w:name="_GoBack" w:displacedByCustomXml="next"/>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858FBA1" w:rsidR="00391C81" w:rsidRPr="00537BE2" w:rsidRDefault="002B6AD4" w:rsidP="001202FC">
                                      <w:pPr>
                                        <w:pStyle w:val="CSDocNo"/>
                                        <w:rPr>
                                          <w:sz w:val="36"/>
                                          <w:szCs w:val="36"/>
                                          <w:lang w:eastAsia="ja-JP"/>
                                        </w:rPr>
                                      </w:pPr>
                                      <w:r>
                                        <w:rPr>
                                          <w:rFonts w:hint="eastAsia"/>
                                          <w:sz w:val="36"/>
                                          <w:szCs w:val="36"/>
                                          <w:lang w:val="en-US" w:eastAsia="ja-JP"/>
                                        </w:rPr>
                                        <w:t>5GJA#14 Doc 128</w:t>
                                      </w:r>
                                      <w:r w:rsidR="00786EAE">
                                        <w:rPr>
                                          <w:sz w:val="36"/>
                                          <w:szCs w:val="36"/>
                                          <w:lang w:val="en-US" w:eastAsia="ja-JP"/>
                                        </w:rPr>
                                        <w:t>r1</w:t>
                                      </w:r>
                                    </w:p>
                                  </w:sdtContent>
                                </w:sdt>
                                <w:bookmarkEnd w:id="0" w:displacedByCustomXml="prev"/>
                                <w:p w14:paraId="5478833A" w14:textId="45D9B4B0" w:rsidR="00391C81" w:rsidRPr="00537BE2" w:rsidRDefault="00B53B40" w:rsidP="005B0C39">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A4768">
                                        <w:rPr>
                                          <w:lang w:val="en-US" w:eastAsia="ja-JP"/>
                                        </w:rPr>
                                        <w:t>LS from 5GJA to 3GPP CT4</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4A25E77" w:rsidR="00391C81" w:rsidRPr="00537BE2" w:rsidRDefault="002B6AD4" w:rsidP="00027F5F">
                                      <w:pPr>
                                        <w:pStyle w:val="CSFieldInfo"/>
                                        <w:rPr>
                                          <w:lang w:eastAsia="ja-JP"/>
                                        </w:rPr>
                                      </w:pPr>
                                      <w:r>
                                        <w:rPr>
                                          <w:rFonts w:hint="eastAsia"/>
                                          <w:lang w:eastAsia="ja-JP"/>
                                        </w:rPr>
                                        <w:t>5GJA#14</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5:00:00Z">
                                      <w:dateFormat w:val="dd/MM/yyyy"/>
                                      <w:lid w:val="en-GB"/>
                                      <w:storeMappedDataAs w:val="dateTime"/>
                                      <w:calendar w:val="gregorian"/>
                                    </w:date>
                                  </w:sdtPr>
                                  <w:sdtEndPr/>
                                  <w:sdtContent>
                                    <w:p w14:paraId="7DF7B972" w14:textId="1061DF86" w:rsidR="00391C81" w:rsidRPr="00537BE2" w:rsidRDefault="002B6AD4" w:rsidP="00027F5F">
                                      <w:pPr>
                                        <w:pStyle w:val="CSFieldInfo"/>
                                        <w:rPr>
                                          <w:lang w:eastAsia="ja-JP"/>
                                        </w:rPr>
                                      </w:pPr>
                                      <w:r>
                                        <w:rPr>
                                          <w:lang w:eastAsia="ja-JP"/>
                                        </w:rPr>
                                        <w:t>07/10/2020</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0B9EAF98" w:rsidR="00391C81" w:rsidRPr="00537BE2" w:rsidRDefault="002B6AD4" w:rsidP="00F115A4">
                                      <w:pPr>
                                        <w:pStyle w:val="CSFieldInfo"/>
                                        <w:rPr>
                                          <w:lang w:eastAsia="ja-JP"/>
                                        </w:rPr>
                                      </w:pPr>
                                      <w:r>
                                        <w:rPr>
                                          <w:rFonts w:hint="eastAsia"/>
                                          <w:lang w:eastAsia="ja-JP"/>
                                        </w:rPr>
                                        <w:t>Bluejeans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6286D7F" w:rsidR="00391C81" w:rsidRPr="0062734F" w:rsidRDefault="0057552D" w:rsidP="0029433A">
                                  <w:pPr>
                                    <w:pStyle w:val="CSFieldInfo"/>
                                    <w:rPr>
                                      <w:i/>
                                      <w:lang w:eastAsia="ja-JP"/>
                                    </w:rPr>
                                  </w:pPr>
                                  <w:r>
                                    <w:rPr>
                                      <w:i/>
                                      <w:lang w:eastAsia="ja-JP"/>
                                    </w:rPr>
                                    <w:t>Hiroshi ISHIKAWA (NTT DOCOMO)</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D5DDF7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BFE6084" w:rsidR="00391C81" w:rsidRPr="00537BE2" w:rsidRDefault="00B53B4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9-30T16:07:00Z">
                                        <w:dateFormat w:val="yyyy-MM-dd"/>
                                        <w:lid w:val="sv-SE"/>
                                        <w:storeMappedDataAs w:val="dateTime"/>
                                        <w:calendar w:val="gregorian"/>
                                      </w:date>
                                    </w:sdtPr>
                                    <w:sdtEndPr/>
                                    <w:sdtContent>
                                      <w:r w:rsidR="00F83A3C">
                                        <w:rPr>
                                          <w:lang w:val="sv-SE" w:eastAsia="ja-JP"/>
                                        </w:rPr>
                                        <w:t>2020-09-30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B53B4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59202148" w:rsidR="00391C81" w:rsidRPr="00537BE2" w:rsidRDefault="0057552D" w:rsidP="00A441AB">
                                      <w:pPr>
                                        <w:pStyle w:val="CSFieldInfo"/>
                                        <w:rPr>
                                          <w:lang w:eastAsia="ja-JP"/>
                                        </w:rPr>
                                      </w:pPr>
                                      <w:r>
                                        <w:rPr>
                                          <w:rFonts w:hint="eastAsia"/>
                                          <w:lang w:val="en-US" w:eastAsia="ja-JP"/>
                                        </w:rPr>
                                        <w:t>5GJA kindly requests 3GPP CT4 to specify procedures to address the case when mismatch of profiles in AMF and UDR is identified.</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391C81" w14:paraId="10B2ED6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3BFDDE19"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153E4392" w14:textId="77777777" w:rsidR="00391C81" w:rsidRPr="00537BE2" w:rsidRDefault="00391C81" w:rsidP="0029433A">
                                  <w:pPr>
                                    <w:pStyle w:val="CSFieldInfo"/>
                                    <w:rPr>
                                      <w:lang w:eastAsia="ja-JP"/>
                                    </w:rPr>
                                  </w:pPr>
                                </w:p>
                              </w:tc>
                            </w:tr>
                            <w:tr w:rsidR="00391C8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A8C42C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11EACA40" w14:textId="77777777" w:rsidR="00391C81" w:rsidRPr="00537BE2" w:rsidRDefault="00391C81" w:rsidP="0029433A">
                                  <w:pPr>
                                    <w:pStyle w:val="CSFieldInfo"/>
                                  </w:pPr>
                                </w:p>
                              </w:tc>
                            </w:tr>
                            <w:tr w:rsidR="00391C8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D420C13"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29D5FE2F" w14:textId="77777777" w:rsidR="00391C81" w:rsidRPr="00537BE2" w:rsidRDefault="00391C81" w:rsidP="001202F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003ECB2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351ED">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bookmarkStart w:id="1" w:name="_GoBack" w:displacedByCustomXml="next"/>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858FBA1" w:rsidR="00391C81" w:rsidRPr="00537BE2" w:rsidRDefault="002B6AD4" w:rsidP="001202FC">
                                <w:pPr>
                                  <w:pStyle w:val="CSDocNo"/>
                                  <w:rPr>
                                    <w:sz w:val="36"/>
                                    <w:szCs w:val="36"/>
                                    <w:lang w:eastAsia="ja-JP"/>
                                  </w:rPr>
                                </w:pPr>
                                <w:r>
                                  <w:rPr>
                                    <w:rFonts w:hint="eastAsia"/>
                                    <w:sz w:val="36"/>
                                    <w:szCs w:val="36"/>
                                    <w:lang w:val="en-US" w:eastAsia="ja-JP"/>
                                  </w:rPr>
                                  <w:t>5GJA#14 Doc 128</w:t>
                                </w:r>
                                <w:r w:rsidR="00786EAE">
                                  <w:rPr>
                                    <w:sz w:val="36"/>
                                    <w:szCs w:val="36"/>
                                    <w:lang w:val="en-US" w:eastAsia="ja-JP"/>
                                  </w:rPr>
                                  <w:t>r1</w:t>
                                </w:r>
                              </w:p>
                            </w:sdtContent>
                          </w:sdt>
                          <w:bookmarkEnd w:id="1" w:displacedByCustomXml="prev"/>
                          <w:p w14:paraId="5478833A" w14:textId="45D9B4B0" w:rsidR="00391C81" w:rsidRPr="00537BE2" w:rsidRDefault="00B53B40" w:rsidP="005B0C39">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A4768">
                                  <w:rPr>
                                    <w:lang w:val="en-US" w:eastAsia="ja-JP"/>
                                  </w:rPr>
                                  <w:t>LS from 5GJA to 3GPP CT4</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4A25E77" w:rsidR="00391C81" w:rsidRPr="00537BE2" w:rsidRDefault="002B6AD4" w:rsidP="00027F5F">
                                <w:pPr>
                                  <w:pStyle w:val="CSFieldInfo"/>
                                  <w:rPr>
                                    <w:lang w:eastAsia="ja-JP"/>
                                  </w:rPr>
                                </w:pPr>
                                <w:r>
                                  <w:rPr>
                                    <w:rFonts w:hint="eastAsia"/>
                                    <w:lang w:eastAsia="ja-JP"/>
                                  </w:rPr>
                                  <w:t>5GJA#14</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5:00:00Z">
                                <w:dateFormat w:val="dd/MM/yyyy"/>
                                <w:lid w:val="en-GB"/>
                                <w:storeMappedDataAs w:val="dateTime"/>
                                <w:calendar w:val="gregorian"/>
                              </w:date>
                            </w:sdtPr>
                            <w:sdtEndPr/>
                            <w:sdtContent>
                              <w:p w14:paraId="7DF7B972" w14:textId="1061DF86" w:rsidR="00391C81" w:rsidRPr="00537BE2" w:rsidRDefault="002B6AD4" w:rsidP="00027F5F">
                                <w:pPr>
                                  <w:pStyle w:val="CSFieldInfo"/>
                                  <w:rPr>
                                    <w:lang w:eastAsia="ja-JP"/>
                                  </w:rPr>
                                </w:pPr>
                                <w:r>
                                  <w:rPr>
                                    <w:lang w:eastAsia="ja-JP"/>
                                  </w:rPr>
                                  <w:t>07/10/2020</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0B9EAF98" w:rsidR="00391C81" w:rsidRPr="00537BE2" w:rsidRDefault="002B6AD4" w:rsidP="00F115A4">
                                <w:pPr>
                                  <w:pStyle w:val="CSFieldInfo"/>
                                  <w:rPr>
                                    <w:lang w:eastAsia="ja-JP"/>
                                  </w:rPr>
                                </w:pPr>
                                <w:r>
                                  <w:rPr>
                                    <w:rFonts w:hint="eastAsia"/>
                                    <w:lang w:eastAsia="ja-JP"/>
                                  </w:rPr>
                                  <w:t>Bluejeans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6286D7F" w:rsidR="00391C81" w:rsidRPr="0062734F" w:rsidRDefault="0057552D" w:rsidP="0029433A">
                            <w:pPr>
                              <w:pStyle w:val="CSFieldInfo"/>
                              <w:rPr>
                                <w:i/>
                                <w:lang w:eastAsia="ja-JP"/>
                              </w:rPr>
                            </w:pPr>
                            <w:r>
                              <w:rPr>
                                <w:i/>
                                <w:lang w:eastAsia="ja-JP"/>
                              </w:rPr>
                              <w:t>Hiroshi ISHIKAWA (NTT DOCOMO)</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D5DDF7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BFE6084" w:rsidR="00391C81" w:rsidRPr="00537BE2" w:rsidRDefault="00B53B4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9-30T16:07:00Z">
                                  <w:dateFormat w:val="yyyy-MM-dd"/>
                                  <w:lid w:val="sv-SE"/>
                                  <w:storeMappedDataAs w:val="dateTime"/>
                                  <w:calendar w:val="gregorian"/>
                                </w:date>
                              </w:sdtPr>
                              <w:sdtEndPr/>
                              <w:sdtContent>
                                <w:r w:rsidR="00F83A3C">
                                  <w:rPr>
                                    <w:lang w:val="sv-SE" w:eastAsia="ja-JP"/>
                                  </w:rPr>
                                  <w:t>2020-09-30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B53B4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59202148" w:rsidR="00391C81" w:rsidRPr="00537BE2" w:rsidRDefault="0057552D" w:rsidP="00A441AB">
                                <w:pPr>
                                  <w:pStyle w:val="CSFieldInfo"/>
                                  <w:rPr>
                                    <w:lang w:eastAsia="ja-JP"/>
                                  </w:rPr>
                                </w:pPr>
                                <w:r>
                                  <w:rPr>
                                    <w:rFonts w:hint="eastAsia"/>
                                    <w:lang w:val="en-US" w:eastAsia="ja-JP"/>
                                  </w:rPr>
                                  <w:t>5GJA kindly requests 3GPP CT4 to specify procedures to address the case when mismatch of profiles in AMF and UDR is identified.</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391C81" w14:paraId="10B2ED6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3BFDDE19"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153E4392" w14:textId="77777777" w:rsidR="00391C81" w:rsidRPr="00537BE2" w:rsidRDefault="00391C81" w:rsidP="0029433A">
                            <w:pPr>
                              <w:pStyle w:val="CSFieldInfo"/>
                              <w:rPr>
                                <w:lang w:eastAsia="ja-JP"/>
                              </w:rPr>
                            </w:pPr>
                          </w:p>
                        </w:tc>
                      </w:tr>
                      <w:tr w:rsidR="00391C8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A8C42C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11EACA40" w14:textId="77777777" w:rsidR="00391C81" w:rsidRPr="00537BE2" w:rsidRDefault="00391C81" w:rsidP="0029433A">
                            <w:pPr>
                              <w:pStyle w:val="CSFieldInfo"/>
                            </w:pPr>
                          </w:p>
                        </w:tc>
                      </w:tr>
                      <w:tr w:rsidR="00391C8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D420C13"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29D5FE2F" w14:textId="77777777" w:rsidR="00391C81" w:rsidRPr="00537BE2" w:rsidRDefault="00391C81" w:rsidP="001202F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003ECB2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351ED">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66A02E72" w:rsidR="00A74A54" w:rsidRDefault="005B0C39" w:rsidP="00E4345D">
                <w:pPr>
                  <w:pStyle w:val="TableText"/>
                </w:pPr>
                <w:r>
                  <w:rPr>
                    <w:lang w:eastAsia="ja-JP"/>
                  </w:rPr>
                  <w:t>LS from 5GJA to 3GPP CT4</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5F565CF1" w:rsidR="00096622" w:rsidRPr="008150E1" w:rsidRDefault="002B6AD4"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5GJA#14</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5:00:00Z">
                <w:dateFormat w:val="dd/MM/yyyy"/>
                <w:lid w:val="en-GB"/>
                <w:storeMappedDataAs w:val="dateTime"/>
                <w:calendar w:val="gregorian"/>
              </w:date>
            </w:sdtPr>
            <w:sdtEndPr/>
            <w:sdtContent>
              <w:p w14:paraId="72E1CD85" w14:textId="1320C318" w:rsidR="00096622" w:rsidRPr="008150E1" w:rsidRDefault="002B6AD4" w:rsidP="008150E1">
                <w:pPr>
                  <w:pStyle w:val="CSFieldInfo"/>
                  <w:framePr w:wrap="auto" w:vAnchor="margin" w:hAnchor="text" w:yAlign="inline"/>
                  <w:rPr>
                    <w:rFonts w:eastAsia="SimSun" w:cs="Times New Roman"/>
                    <w:bCs w:val="0"/>
                    <w:sz w:val="22"/>
                    <w:szCs w:val="20"/>
                    <w:lang w:eastAsia="ja-JP" w:bidi="bn-BD"/>
                  </w:rPr>
                </w:pPr>
                <w:r>
                  <w:rPr>
                    <w:lang w:eastAsia="ja-JP"/>
                  </w:rPr>
                  <w:t>07/10/2020</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21CA0F77" w:rsidR="00096622" w:rsidRDefault="002B6AD4" w:rsidP="008150E1">
                <w:pPr>
                  <w:pStyle w:val="CSFieldInfo"/>
                  <w:framePr w:wrap="auto" w:vAnchor="margin" w:hAnchor="text" w:yAlign="inline"/>
                  <w:rPr>
                    <w:lang w:eastAsia="ja-JP"/>
                  </w:rPr>
                </w:pPr>
                <w:r>
                  <w:rPr>
                    <w:rFonts w:hint="eastAsia"/>
                    <w:lang w:eastAsia="ja-JP"/>
                  </w:rPr>
                  <w:t>Bluejeans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B5CCFFA" w:rsidR="0058060A" w:rsidRPr="00C201D7" w:rsidRDefault="00786EAE" w:rsidP="00096622">
                <w:pPr>
                  <w:pStyle w:val="TableText"/>
                  <w:rPr>
                    <w:rFonts w:eastAsia="MS Mincho"/>
                    <w:lang w:eastAsia="ja-JP"/>
                  </w:rPr>
                </w:pPr>
                <w:r>
                  <w:rPr>
                    <w:rFonts w:eastAsia="MS Mincho"/>
                    <w:lang w:eastAsia="ja-JP"/>
                  </w:rPr>
                  <w:t>5GJA#14 Doc 128r1</w:t>
                </w:r>
              </w:p>
            </w:tc>
          </w:sdtContent>
        </w:sdt>
        <w:tc>
          <w:tcPr>
            <w:tcW w:w="3228" w:type="dxa"/>
          </w:tcPr>
          <w:p w14:paraId="160445F3" w14:textId="39967535" w:rsidR="0058060A" w:rsidRDefault="00B53B4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9-30T16:07:00Z">
                  <w:dateFormat w:val="yyyy-MM-dd"/>
                  <w:lid w:val="sv-SE"/>
                  <w:storeMappedDataAs w:val="dateTime"/>
                  <w:calendar w:val="gregorian"/>
                </w:date>
              </w:sdtPr>
              <w:sdtEndPr/>
              <w:sdtContent>
                <w:r w:rsidR="00F83A3C">
                  <w:rPr>
                    <w:lang w:val="sv-SE" w:eastAsia="ja-JP"/>
                  </w:rPr>
                  <w:t>2020-09-30</w:t>
                </w:r>
              </w:sdtContent>
            </w:sdt>
          </w:p>
        </w:tc>
        <w:tc>
          <w:tcPr>
            <w:tcW w:w="3008" w:type="dxa"/>
          </w:tcPr>
          <w:p w14:paraId="3CFC26E3" w14:textId="27505237" w:rsidR="0058060A" w:rsidRPr="00C201D7" w:rsidRDefault="001970AD" w:rsidP="00D20D7D">
            <w:pPr>
              <w:pStyle w:val="TableText"/>
              <w:rPr>
                <w:rFonts w:eastAsia="MS Mincho"/>
                <w:lang w:eastAsia="ja-JP"/>
              </w:rPr>
            </w:pPr>
            <w:r>
              <w:rPr>
                <w:rFonts w:eastAsia="MS Mincho"/>
                <w:lang w:eastAsia="ja-JP"/>
              </w:rPr>
              <w:t>Hiroshi Ishikawa (NTT Docomo)</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201D7" w:rsidRDefault="005852E2" w:rsidP="00D20D7D">
            <w:pPr>
              <w:pStyle w:val="TableText"/>
              <w:rPr>
                <w:rFonts w:eastAsia="MS Mincho"/>
                <w:lang w:eastAsia="ja-JP"/>
              </w:rPr>
            </w:pPr>
            <w:r>
              <w:rPr>
                <w:rFonts w:eastAsia="MS Mincho"/>
                <w:i/>
                <w:lang w:eastAsia="ja-JP"/>
              </w:rPr>
              <w:t>NG/</w:t>
            </w:r>
            <w:r w:rsidR="00F83A3C">
              <w:rPr>
                <w:rFonts w:eastAsia="MS Mincho"/>
                <w:i/>
                <w:lang w:eastAsia="ja-JP"/>
              </w:rPr>
              <w:t>5GJA</w:t>
            </w:r>
          </w:p>
        </w:tc>
        <w:tc>
          <w:tcPr>
            <w:tcW w:w="3228" w:type="dxa"/>
          </w:tcPr>
          <w:p w14:paraId="2D22852F" w14:textId="55C067DA" w:rsidR="0058060A" w:rsidRPr="00C201D7" w:rsidRDefault="001970AD" w:rsidP="001202FC">
            <w:pPr>
              <w:pStyle w:val="TableText"/>
              <w:rPr>
                <w:rFonts w:eastAsia="MS Mincho"/>
                <w:lang w:eastAsia="ja-JP"/>
              </w:rPr>
            </w:pPr>
            <w:r>
              <w:rPr>
                <w:rFonts w:eastAsia="MS Mincho"/>
                <w:i/>
                <w:lang w:eastAsia="ja-JP"/>
              </w:rPr>
              <w:t>See below</w:t>
            </w:r>
          </w:p>
        </w:tc>
        <w:tc>
          <w:tcPr>
            <w:tcW w:w="3008" w:type="dxa"/>
          </w:tcPr>
          <w:p w14:paraId="205C2CED" w14:textId="71A3B56D" w:rsidR="0058060A" w:rsidRPr="0062734F" w:rsidRDefault="00B53B40" w:rsidP="001202FC">
            <w:pPr>
              <w:pStyle w:val="TableText"/>
              <w:rPr>
                <w:rFonts w:eastAsia="MS Mincho"/>
                <w:i/>
                <w:lang w:eastAsia="ja-JP"/>
              </w:rPr>
            </w:pPr>
            <w:hyperlink r:id="rId19" w:history="1">
              <w:r w:rsidR="001970AD" w:rsidRPr="00105BF7">
                <w:rPr>
                  <w:rStyle w:val="Hyperlink"/>
                  <w:rFonts w:eastAsia="MS Mincho"/>
                  <w:lang w:eastAsia="ja-JP"/>
                </w:rPr>
                <w:t>GSMALiaisons@gsma.com</w:t>
              </w:r>
            </w:hyperlink>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4ADE3BC" w14:textId="77777777" w:rsidR="001970AD" w:rsidRDefault="00F83A3C" w:rsidP="001202FC">
            <w:pPr>
              <w:pStyle w:val="TableText"/>
              <w:rPr>
                <w:rFonts w:eastAsia="MS Mincho"/>
                <w:lang w:eastAsia="ja-JP"/>
              </w:rPr>
            </w:pPr>
            <w:r>
              <w:rPr>
                <w:rFonts w:eastAsia="MS Mincho"/>
                <w:lang w:eastAsia="ja-JP"/>
              </w:rPr>
              <w:t xml:space="preserve">To: </w:t>
            </w:r>
            <w:r>
              <w:rPr>
                <w:rFonts w:eastAsia="MS Mincho" w:hint="eastAsia"/>
                <w:lang w:eastAsia="ja-JP"/>
              </w:rPr>
              <w:t>3</w:t>
            </w:r>
            <w:r>
              <w:rPr>
                <w:rFonts w:eastAsia="MS Mincho"/>
                <w:lang w:eastAsia="ja-JP"/>
              </w:rPr>
              <w:t>GPP CT4</w:t>
            </w:r>
          </w:p>
          <w:p w14:paraId="58832A02" w14:textId="45FB2CBC" w:rsidR="00F83A3C" w:rsidRPr="00C201D7" w:rsidRDefault="001970AD" w:rsidP="001970AD">
            <w:pPr>
              <w:pStyle w:val="TableText"/>
              <w:rPr>
                <w:rFonts w:eastAsia="MS Mincho"/>
                <w:lang w:eastAsia="ja-JP"/>
              </w:rPr>
            </w:pPr>
            <w:r>
              <w:rPr>
                <w:rFonts w:eastAsia="MS Mincho"/>
                <w:lang w:eastAsia="ja-JP"/>
              </w:rPr>
              <w:t xml:space="preserve">CC: 3GPP </w:t>
            </w:r>
            <w:r w:rsidR="002B6AD4">
              <w:rPr>
                <w:rFonts w:eastAsia="MS Mincho"/>
                <w:lang w:eastAsia="ja-JP"/>
              </w:rPr>
              <w:t>SA2</w:t>
            </w:r>
          </w:p>
        </w:tc>
      </w:tr>
    </w:tbl>
    <w:p w14:paraId="116827DD" w14:textId="77777777" w:rsidR="00FC0FBE" w:rsidRDefault="00FC0FBE" w:rsidP="0058060A">
      <w:pPr>
        <w:pStyle w:val="NormalParagraph"/>
        <w:rPr>
          <w:lang w:val="en-IE"/>
        </w:rPr>
      </w:pPr>
    </w:p>
    <w:p w14:paraId="684552B1" w14:textId="0F5FC7C2" w:rsidR="0057552D" w:rsidRDefault="0057552D" w:rsidP="00664184">
      <w:pPr>
        <w:pStyle w:val="Heading1"/>
      </w:pPr>
      <w:r>
        <w:t>Background</w:t>
      </w:r>
    </w:p>
    <w:p w14:paraId="6B9C6B02" w14:textId="538B4ED8" w:rsidR="003F70BB" w:rsidRDefault="00F83A3C" w:rsidP="00F83A3C">
      <w:pPr>
        <w:pStyle w:val="NormalStyleIndentedParagraph"/>
        <w:rPr>
          <w:lang w:eastAsia="ja-JP"/>
        </w:rPr>
      </w:pPr>
      <w:r>
        <w:rPr>
          <w:lang w:eastAsia="ja-JP"/>
        </w:rPr>
        <w:t xml:space="preserve">GSMA 5GJA has discussed whether recovery procedures are required in case there is mismatch of profiles stored in AMF and UDR </w:t>
      </w:r>
      <w:r w:rsidR="00457984">
        <w:rPr>
          <w:lang w:eastAsia="ja-JP"/>
        </w:rPr>
        <w:t xml:space="preserve">for registered UEs, </w:t>
      </w:r>
      <w:r>
        <w:rPr>
          <w:lang w:eastAsia="ja-JP"/>
        </w:rPr>
        <w:t xml:space="preserve">due to </w:t>
      </w:r>
      <w:r w:rsidR="00457984">
        <w:rPr>
          <w:lang w:eastAsia="ja-JP"/>
        </w:rPr>
        <w:t xml:space="preserve">any unexpected </w:t>
      </w:r>
      <w:r>
        <w:rPr>
          <w:lang w:eastAsia="ja-JP"/>
        </w:rPr>
        <w:t>corrupt</w:t>
      </w:r>
      <w:r w:rsidR="00457984">
        <w:rPr>
          <w:lang w:eastAsia="ja-JP"/>
        </w:rPr>
        <w:t>ion</w:t>
      </w:r>
      <w:r>
        <w:rPr>
          <w:lang w:eastAsia="ja-JP"/>
        </w:rPr>
        <w:t xml:space="preserve"> </w:t>
      </w:r>
      <w:r w:rsidR="00457984">
        <w:rPr>
          <w:lang w:eastAsia="ja-JP"/>
        </w:rPr>
        <w:t xml:space="preserve">of </w:t>
      </w:r>
      <w:r>
        <w:rPr>
          <w:lang w:eastAsia="ja-JP"/>
        </w:rPr>
        <w:t>profile</w:t>
      </w:r>
      <w:r w:rsidR="00457984">
        <w:rPr>
          <w:lang w:eastAsia="ja-JP"/>
        </w:rPr>
        <w:t>s</w:t>
      </w:r>
      <w:r>
        <w:rPr>
          <w:lang w:eastAsia="ja-JP"/>
        </w:rPr>
        <w:t xml:space="preserve"> </w:t>
      </w:r>
      <w:r w:rsidR="00457984">
        <w:rPr>
          <w:lang w:eastAsia="ja-JP"/>
        </w:rPr>
        <w:t xml:space="preserve">stored </w:t>
      </w:r>
      <w:r>
        <w:rPr>
          <w:lang w:eastAsia="ja-JP"/>
        </w:rPr>
        <w:t>in UDR</w:t>
      </w:r>
      <w:r w:rsidR="004B4BAA">
        <w:rPr>
          <w:lang w:eastAsia="ja-JP"/>
        </w:rPr>
        <w:t>.</w:t>
      </w:r>
    </w:p>
    <w:p w14:paraId="03EF1758" w14:textId="27436288" w:rsidR="0057552D" w:rsidRDefault="004B4BAA" w:rsidP="004B4BAA">
      <w:pPr>
        <w:pStyle w:val="NormalStyleIndentedParagraph"/>
        <w:rPr>
          <w:rFonts w:eastAsiaTheme="minorEastAsia"/>
          <w:lang w:eastAsia="ja-JP"/>
        </w:rPr>
      </w:pPr>
      <w:r>
        <w:rPr>
          <w:rFonts w:eastAsiaTheme="minorEastAsia"/>
          <w:lang w:eastAsia="ja-JP"/>
        </w:rPr>
        <w:t xml:space="preserve">5GJA was not able to identify any dedicated procedures specified in relevant </w:t>
      </w:r>
      <w:r w:rsidR="006C59A9">
        <w:rPr>
          <w:rFonts w:eastAsiaTheme="minorEastAsia"/>
          <w:lang w:eastAsia="ja-JP"/>
        </w:rPr>
        <w:t xml:space="preserve">3GPP </w:t>
      </w:r>
      <w:r>
        <w:rPr>
          <w:rFonts w:eastAsiaTheme="minorEastAsia"/>
          <w:lang w:eastAsia="ja-JP"/>
        </w:rPr>
        <w:t xml:space="preserve">5GC specifications </w:t>
      </w:r>
      <w:r w:rsidR="006C59A9">
        <w:rPr>
          <w:rFonts w:eastAsiaTheme="minorEastAsia"/>
          <w:lang w:eastAsia="ja-JP"/>
        </w:rPr>
        <w:t>that</w:t>
      </w:r>
      <w:r>
        <w:rPr>
          <w:rFonts w:eastAsiaTheme="minorEastAsia"/>
          <w:lang w:eastAsia="ja-JP"/>
        </w:rPr>
        <w:t xml:space="preserve"> address such </w:t>
      </w:r>
      <w:r w:rsidR="006C59A9">
        <w:rPr>
          <w:rFonts w:eastAsiaTheme="minorEastAsia"/>
          <w:lang w:eastAsia="ja-JP"/>
        </w:rPr>
        <w:t>occasion</w:t>
      </w:r>
      <w:r>
        <w:rPr>
          <w:rFonts w:eastAsiaTheme="minorEastAsia"/>
          <w:lang w:eastAsia="ja-JP"/>
        </w:rPr>
        <w:t>.</w:t>
      </w:r>
    </w:p>
    <w:p w14:paraId="10E55654" w14:textId="2105EDBA" w:rsidR="0057552D" w:rsidRDefault="0057552D" w:rsidP="00664184">
      <w:pPr>
        <w:pStyle w:val="Heading1"/>
      </w:pPr>
      <w:r>
        <w:rPr>
          <w:rFonts w:hint="eastAsia"/>
        </w:rPr>
        <w:t>A</w:t>
      </w:r>
      <w:r>
        <w:t>ctions to 3GPP CT4</w:t>
      </w:r>
    </w:p>
    <w:p w14:paraId="3EC1A804" w14:textId="35EABA76" w:rsidR="0057552D" w:rsidRDefault="0057552D" w:rsidP="004B4BAA">
      <w:pPr>
        <w:pStyle w:val="NormalStyleIndentedParagraph"/>
        <w:rPr>
          <w:rFonts w:eastAsiaTheme="minorEastAsia"/>
          <w:lang w:eastAsia="ja-JP"/>
        </w:rPr>
      </w:pPr>
      <w:r w:rsidRPr="0057552D">
        <w:rPr>
          <w:rFonts w:eastAsiaTheme="minorEastAsia"/>
          <w:lang w:eastAsia="ja-JP"/>
        </w:rPr>
        <w:t xml:space="preserve">5GJA </w:t>
      </w:r>
      <w:r>
        <w:rPr>
          <w:rFonts w:eastAsiaTheme="minorEastAsia"/>
          <w:lang w:eastAsia="ja-JP"/>
        </w:rPr>
        <w:t xml:space="preserve">kindly </w:t>
      </w:r>
      <w:r w:rsidRPr="0057552D">
        <w:rPr>
          <w:rFonts w:eastAsiaTheme="minorEastAsia"/>
          <w:lang w:eastAsia="ja-JP"/>
        </w:rPr>
        <w:t xml:space="preserve">requests 3GPP CT4 to </w:t>
      </w:r>
      <w:r w:rsidR="002B6AD4">
        <w:rPr>
          <w:rFonts w:eastAsiaTheme="minorEastAsia"/>
          <w:lang w:eastAsia="ja-JP"/>
        </w:rPr>
        <w:t>investigate the above issue</w:t>
      </w:r>
      <w:r w:rsidRPr="0057552D">
        <w:rPr>
          <w:rFonts w:eastAsiaTheme="minorEastAsia"/>
          <w:lang w:eastAsia="ja-JP"/>
        </w:rPr>
        <w:t xml:space="preserve"> when mismatch of profiles in AMF and UDR </w:t>
      </w:r>
      <w:r w:rsidR="00951DB7">
        <w:rPr>
          <w:rFonts w:eastAsiaTheme="minorEastAsia"/>
          <w:lang w:eastAsia="ja-JP"/>
        </w:rPr>
        <w:t xml:space="preserve">due to corruption </w:t>
      </w:r>
      <w:r w:rsidR="00094115">
        <w:rPr>
          <w:rFonts w:eastAsiaTheme="minorEastAsia"/>
          <w:lang w:eastAsia="ja-JP"/>
        </w:rPr>
        <w:t xml:space="preserve">of profile </w:t>
      </w:r>
      <w:r w:rsidR="00951DB7">
        <w:rPr>
          <w:rFonts w:eastAsiaTheme="minorEastAsia"/>
          <w:lang w:eastAsia="ja-JP"/>
        </w:rPr>
        <w:t xml:space="preserve">in </w:t>
      </w:r>
      <w:r w:rsidR="001A211C">
        <w:rPr>
          <w:rFonts w:eastAsiaTheme="minorEastAsia"/>
          <w:lang w:eastAsia="ja-JP"/>
        </w:rPr>
        <w:t xml:space="preserve">the </w:t>
      </w:r>
      <w:r w:rsidR="00951DB7">
        <w:rPr>
          <w:rFonts w:eastAsiaTheme="minorEastAsia"/>
          <w:lang w:eastAsia="ja-JP"/>
        </w:rPr>
        <w:t>UDR</w:t>
      </w:r>
      <w:r w:rsidRPr="0057552D">
        <w:rPr>
          <w:rFonts w:eastAsiaTheme="minorEastAsia"/>
          <w:lang w:eastAsia="ja-JP"/>
        </w:rPr>
        <w:t>.</w:t>
      </w:r>
    </w:p>
    <w:p w14:paraId="686CD106" w14:textId="77777777" w:rsidR="001970AD" w:rsidRDefault="001970AD" w:rsidP="001970AD">
      <w:pPr>
        <w:pStyle w:val="NormalParagraph"/>
        <w:outlineLvl w:val="0"/>
        <w:rPr>
          <w:rFonts w:eastAsia="MS Mincho"/>
          <w:b/>
          <w:lang w:eastAsia="ja-JP"/>
        </w:rPr>
      </w:pPr>
    </w:p>
    <w:p w14:paraId="41CFAADC" w14:textId="77777777" w:rsidR="001970AD" w:rsidRDefault="001970AD" w:rsidP="001970AD">
      <w:pPr>
        <w:pStyle w:val="NormalParagraph"/>
        <w:outlineLvl w:val="0"/>
        <w:rPr>
          <w:rFonts w:eastAsia="MS Mincho"/>
          <w:b/>
          <w:lang w:eastAsia="ja-JP"/>
        </w:rPr>
      </w:pPr>
    </w:p>
    <w:p w14:paraId="6013D135" w14:textId="319BD1E2" w:rsidR="001970AD" w:rsidRPr="00A77C2F" w:rsidRDefault="001970AD" w:rsidP="001970AD">
      <w:pPr>
        <w:pStyle w:val="NormalParagraph"/>
        <w:outlineLvl w:val="0"/>
        <w:rPr>
          <w:rFonts w:eastAsia="MS Mincho"/>
          <w:b/>
          <w:lang w:eastAsia="ja-JP"/>
        </w:rPr>
      </w:pPr>
      <w:r w:rsidRPr="00A77C2F">
        <w:rPr>
          <w:rFonts w:eastAsia="MS Mincho"/>
          <w:b/>
          <w:lang w:eastAsia="ja-JP"/>
        </w:rPr>
        <w:t>NEXT MEETINGS</w:t>
      </w:r>
    </w:p>
    <w:p w14:paraId="734DB8B1" w14:textId="77777777" w:rsidR="001970AD" w:rsidRDefault="001970AD" w:rsidP="001970AD">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5</w:t>
      </w:r>
      <w:r w:rsidRPr="007C798E">
        <w:rPr>
          <w:rFonts w:eastAsia="MS Mincho"/>
          <w:sz w:val="20"/>
          <w:szCs w:val="20"/>
          <w:lang w:eastAsia="ja-JP"/>
        </w:rPr>
        <w:tab/>
        <w:t>2</w:t>
      </w:r>
      <w:r>
        <w:rPr>
          <w:rFonts w:eastAsia="MS Mincho"/>
          <w:sz w:val="20"/>
          <w:szCs w:val="20"/>
          <w:lang w:eastAsia="ja-JP"/>
        </w:rPr>
        <w:t>0</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January</w:t>
      </w:r>
      <w:r w:rsidRPr="007C798E">
        <w:rPr>
          <w:rFonts w:eastAsia="MS Mincho"/>
          <w:sz w:val="20"/>
          <w:szCs w:val="20"/>
          <w:lang w:eastAsia="ja-JP"/>
        </w:rPr>
        <w:t xml:space="preserve"> 202</w:t>
      </w:r>
      <w:r>
        <w:rPr>
          <w:rFonts w:eastAsia="MS Mincho"/>
          <w:sz w:val="20"/>
          <w:szCs w:val="20"/>
          <w:lang w:eastAsia="ja-JP"/>
        </w:rPr>
        <w:t>1</w:t>
      </w:r>
    </w:p>
    <w:p w14:paraId="07B3415C" w14:textId="77777777" w:rsidR="001970AD" w:rsidRDefault="001970AD" w:rsidP="001970AD">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02DF1EFF" w14:textId="77777777" w:rsidR="001970AD" w:rsidRDefault="001970AD" w:rsidP="001970AD">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0900002F" w14:textId="77777777" w:rsidR="001970AD" w:rsidRPr="004B4BAA" w:rsidRDefault="001970AD" w:rsidP="004B4BAA">
      <w:pPr>
        <w:pStyle w:val="NormalStyleIndentedParagraph"/>
        <w:rPr>
          <w:rFonts w:eastAsiaTheme="minorEastAsia"/>
          <w:lang w:eastAsia="ja-JP"/>
        </w:rPr>
      </w:pPr>
    </w:p>
    <w:sectPr w:rsidR="001970AD" w:rsidRPr="004B4BAA"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CE242" w14:textId="77777777" w:rsidR="00B53B40" w:rsidRDefault="00B53B40">
      <w:r>
        <w:separator/>
      </w:r>
    </w:p>
    <w:p w14:paraId="1060AB16" w14:textId="77777777" w:rsidR="00B53B40" w:rsidRDefault="00B53B40"/>
    <w:p w14:paraId="67902BCE" w14:textId="77777777" w:rsidR="00B53B40" w:rsidRDefault="00B53B40"/>
    <w:p w14:paraId="20ED5C3F" w14:textId="77777777" w:rsidR="00B53B40" w:rsidRDefault="00B53B40"/>
    <w:p w14:paraId="4CF8B1A1" w14:textId="77777777" w:rsidR="00B53B40" w:rsidRDefault="00B53B40"/>
    <w:p w14:paraId="7BC35808" w14:textId="77777777" w:rsidR="00B53B40" w:rsidRDefault="00B53B40"/>
    <w:p w14:paraId="1015365A" w14:textId="77777777" w:rsidR="00B53B40" w:rsidRDefault="00B53B40"/>
    <w:p w14:paraId="18D2CF86" w14:textId="77777777" w:rsidR="00B53B40" w:rsidRDefault="00B53B40"/>
    <w:p w14:paraId="6A6FFD53" w14:textId="77777777" w:rsidR="00B53B40" w:rsidRDefault="00B53B40"/>
  </w:endnote>
  <w:endnote w:type="continuationSeparator" w:id="0">
    <w:p w14:paraId="3CFF461C" w14:textId="77777777" w:rsidR="00B53B40" w:rsidRDefault="00B53B40">
      <w:r>
        <w:continuationSeparator/>
      </w:r>
    </w:p>
    <w:p w14:paraId="28317943" w14:textId="77777777" w:rsidR="00B53B40" w:rsidRDefault="00B53B40"/>
    <w:p w14:paraId="0D05D80F" w14:textId="77777777" w:rsidR="00B53B40" w:rsidRDefault="00B53B40"/>
    <w:p w14:paraId="343E6D53" w14:textId="77777777" w:rsidR="00B53B40" w:rsidRDefault="00B53B40"/>
    <w:p w14:paraId="59F4D3A1" w14:textId="77777777" w:rsidR="00B53B40" w:rsidRDefault="00B53B40"/>
    <w:p w14:paraId="2067B676" w14:textId="77777777" w:rsidR="00B53B40" w:rsidRDefault="00B53B40"/>
    <w:p w14:paraId="45CF80B8" w14:textId="77777777" w:rsidR="00B53B40" w:rsidRDefault="00B53B40"/>
    <w:p w14:paraId="4489E0FE" w14:textId="77777777" w:rsidR="00B53B40" w:rsidRDefault="00B53B40"/>
    <w:p w14:paraId="78895B6B" w14:textId="77777777" w:rsidR="00B53B40" w:rsidRDefault="00B53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B7C66" w14:textId="77777777" w:rsidR="00B53B40" w:rsidRDefault="00B53B40">
      <w:r>
        <w:separator/>
      </w:r>
    </w:p>
    <w:p w14:paraId="746037CF" w14:textId="77777777" w:rsidR="00B53B40" w:rsidRDefault="00B53B40"/>
    <w:p w14:paraId="2A49E97A" w14:textId="77777777" w:rsidR="00B53B40" w:rsidRDefault="00B53B40"/>
    <w:p w14:paraId="708EA8BC" w14:textId="77777777" w:rsidR="00B53B40" w:rsidRDefault="00B53B40"/>
    <w:p w14:paraId="2BEC3613" w14:textId="77777777" w:rsidR="00B53B40" w:rsidRDefault="00B53B40"/>
    <w:p w14:paraId="1FE34175" w14:textId="77777777" w:rsidR="00B53B40" w:rsidRDefault="00B53B40"/>
    <w:p w14:paraId="6C52F513" w14:textId="77777777" w:rsidR="00B53B40" w:rsidRDefault="00B53B40"/>
    <w:p w14:paraId="4590D65C" w14:textId="77777777" w:rsidR="00B53B40" w:rsidRDefault="00B53B40"/>
    <w:p w14:paraId="607C5605" w14:textId="77777777" w:rsidR="00B53B40" w:rsidRDefault="00B53B40"/>
  </w:footnote>
  <w:footnote w:type="continuationSeparator" w:id="0">
    <w:p w14:paraId="2E0655E2" w14:textId="77777777" w:rsidR="00B53B40" w:rsidRDefault="00B53B40">
      <w:r>
        <w:continuationSeparator/>
      </w:r>
    </w:p>
    <w:p w14:paraId="44197B7E" w14:textId="77777777" w:rsidR="00B53B40" w:rsidRDefault="00B53B40"/>
    <w:p w14:paraId="20A37A0D" w14:textId="77777777" w:rsidR="00B53B40" w:rsidRDefault="00B53B40"/>
    <w:p w14:paraId="3A8E0011" w14:textId="77777777" w:rsidR="00B53B40" w:rsidRDefault="00B53B40"/>
    <w:p w14:paraId="74A5609E" w14:textId="77777777" w:rsidR="00B53B40" w:rsidRDefault="00B53B40"/>
    <w:p w14:paraId="07788271" w14:textId="77777777" w:rsidR="00B53B40" w:rsidRDefault="00B53B40"/>
    <w:p w14:paraId="3530D20A" w14:textId="77777777" w:rsidR="00B53B40" w:rsidRDefault="00B53B40"/>
    <w:p w14:paraId="2CF68AD2" w14:textId="77777777" w:rsidR="00B53B40" w:rsidRDefault="00B53B40"/>
    <w:p w14:paraId="0938752E" w14:textId="77777777" w:rsidR="00B53B40" w:rsidRDefault="00B53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D96FD" w14:textId="2FCE2F31" w:rsidR="00A351ED" w:rsidRDefault="00A351ED" w:rsidP="00A351ED">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Pr>
        <w:b/>
        <w:noProof/>
        <w:sz w:val="24"/>
      </w:rPr>
      <w:t>395</w:t>
    </w:r>
  </w:p>
  <w:p w14:paraId="37A645A5" w14:textId="77777777" w:rsidR="00A351ED" w:rsidRDefault="00A351ED" w:rsidP="00A351ED">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6EC"/>
    <w:rsid w:val="00072B4A"/>
    <w:rsid w:val="00081BE1"/>
    <w:rsid w:val="0008722D"/>
    <w:rsid w:val="00090084"/>
    <w:rsid w:val="000906B1"/>
    <w:rsid w:val="00093416"/>
    <w:rsid w:val="00094115"/>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07BA"/>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0AD"/>
    <w:rsid w:val="00197486"/>
    <w:rsid w:val="001A1A81"/>
    <w:rsid w:val="001A1AA1"/>
    <w:rsid w:val="001A1D70"/>
    <w:rsid w:val="001A211C"/>
    <w:rsid w:val="001A4A83"/>
    <w:rsid w:val="001A73DB"/>
    <w:rsid w:val="001B18AC"/>
    <w:rsid w:val="001C1435"/>
    <w:rsid w:val="001C1B47"/>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4768"/>
    <w:rsid w:val="002A71B3"/>
    <w:rsid w:val="002A7EF7"/>
    <w:rsid w:val="002B07A0"/>
    <w:rsid w:val="002B6AD4"/>
    <w:rsid w:val="002C0B79"/>
    <w:rsid w:val="002C3C17"/>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90429"/>
    <w:rsid w:val="00390A2F"/>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075"/>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1F2F"/>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4BAA"/>
    <w:rsid w:val="004B7996"/>
    <w:rsid w:val="004C06BC"/>
    <w:rsid w:val="004C2301"/>
    <w:rsid w:val="004D2FD6"/>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3A6B"/>
    <w:rsid w:val="00554BF1"/>
    <w:rsid w:val="00561165"/>
    <w:rsid w:val="00561C02"/>
    <w:rsid w:val="005636AF"/>
    <w:rsid w:val="00563F39"/>
    <w:rsid w:val="00570F0F"/>
    <w:rsid w:val="00572A28"/>
    <w:rsid w:val="00573499"/>
    <w:rsid w:val="00573E05"/>
    <w:rsid w:val="0057552D"/>
    <w:rsid w:val="00577FC3"/>
    <w:rsid w:val="0058060A"/>
    <w:rsid w:val="005809FB"/>
    <w:rsid w:val="0058361C"/>
    <w:rsid w:val="005852E2"/>
    <w:rsid w:val="00594FD7"/>
    <w:rsid w:val="00595A57"/>
    <w:rsid w:val="00597597"/>
    <w:rsid w:val="005B0C39"/>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030A"/>
    <w:rsid w:val="00662969"/>
    <w:rsid w:val="0066307D"/>
    <w:rsid w:val="00663899"/>
    <w:rsid w:val="00664184"/>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9A9"/>
    <w:rsid w:val="006C5C3F"/>
    <w:rsid w:val="006C60B4"/>
    <w:rsid w:val="006C62B4"/>
    <w:rsid w:val="006D1715"/>
    <w:rsid w:val="006D19D9"/>
    <w:rsid w:val="006D2F72"/>
    <w:rsid w:val="006E0687"/>
    <w:rsid w:val="006E44CF"/>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B3B"/>
    <w:rsid w:val="00744C7F"/>
    <w:rsid w:val="00750C00"/>
    <w:rsid w:val="007537B1"/>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6EAE"/>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2875"/>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1DB7"/>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1ED"/>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E9"/>
    <w:rsid w:val="00A712F5"/>
    <w:rsid w:val="00A74A54"/>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D50BF"/>
    <w:rsid w:val="00AD5408"/>
    <w:rsid w:val="00AE415E"/>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53B40"/>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592E"/>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213B"/>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12C"/>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1501"/>
    <w:rsid w:val="00D228BC"/>
    <w:rsid w:val="00D243F5"/>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C2CF4"/>
    <w:rsid w:val="00EC3A4A"/>
    <w:rsid w:val="00EC3A5E"/>
    <w:rsid w:val="00EC491C"/>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3A3C"/>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NormalParagraphChar">
    <w:name w:val="Normal Paragraph Char"/>
    <w:link w:val="NormalParagraph"/>
    <w:locked/>
    <w:rsid w:val="001970AD"/>
    <w:rPr>
      <w:rFonts w:ascii="Arial" w:eastAsia="SimSun" w:hAnsi="Arial"/>
      <w:sz w:val="22"/>
      <w:szCs w:val="22"/>
      <w:lang w:val="en-GB" w:eastAsia="en-GB"/>
    </w:rPr>
  </w:style>
  <w:style w:type="paragraph" w:customStyle="1" w:styleId="CRCoverPage">
    <w:name w:val="CR Cover Page"/>
    <w:rsid w:val="00A351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D7634"/>
    <w:rsid w:val="000F1207"/>
    <w:rsid w:val="00137960"/>
    <w:rsid w:val="0016241E"/>
    <w:rsid w:val="00206CB8"/>
    <w:rsid w:val="0028520B"/>
    <w:rsid w:val="002B5A0B"/>
    <w:rsid w:val="002F2D23"/>
    <w:rsid w:val="00305D27"/>
    <w:rsid w:val="00314D9C"/>
    <w:rsid w:val="00355305"/>
    <w:rsid w:val="003D473F"/>
    <w:rsid w:val="00403789"/>
    <w:rsid w:val="00465CBE"/>
    <w:rsid w:val="004733EA"/>
    <w:rsid w:val="005542B9"/>
    <w:rsid w:val="00581807"/>
    <w:rsid w:val="00757608"/>
    <w:rsid w:val="007B7A47"/>
    <w:rsid w:val="00827AA6"/>
    <w:rsid w:val="00832115"/>
    <w:rsid w:val="00835E87"/>
    <w:rsid w:val="00870081"/>
    <w:rsid w:val="008F4814"/>
    <w:rsid w:val="009057D8"/>
    <w:rsid w:val="00922777"/>
    <w:rsid w:val="00972CD4"/>
    <w:rsid w:val="0098084D"/>
    <w:rsid w:val="00992AC4"/>
    <w:rsid w:val="00994118"/>
    <w:rsid w:val="009B00E8"/>
    <w:rsid w:val="00AB25C2"/>
    <w:rsid w:val="00B2195F"/>
    <w:rsid w:val="00B41CE4"/>
    <w:rsid w:val="00B50720"/>
    <w:rsid w:val="00B5347D"/>
    <w:rsid w:val="00C32E2B"/>
    <w:rsid w:val="00C41BA3"/>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5GJA kindly requests 3GPP CT4 to specify procedures to address the case when mismatch of profiles in AMF and UDR is identified.</GSMASummary>
    <GSMAItemFor xmlns="ADEDD60E-22E2-4049-BE99-80A2BB237DD5">Approval</GSMAItemFor>
    <GSMAMeetingDate xmlns="ADEDD60E-22E2-4049-BE99-80A2BB237DD5">2020-10-07T13:00:00+00:00</GSMAMeetingDate>
    <GSMADocumentOwner xmlns="ADEDD60E-22E2-4049-BE99-80A2BB237DD5">
      <UserInfo>
        <DisplayName>Hiroshi Ishikawa (NTT DOCOMO, Inc.)</DisplayName>
        <AccountId>13623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2020-09-30T14:07:33+00:00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from 5GJA to 3GPP CT4</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128r1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_dlc_DocId xmlns="54cf9ea2-8b24-4a35-a789-c10402c86061">INFO-4776-733</_dlc_DocId>
    <_dlc_DocIdUrl xmlns="54cf9ea2-8b24-4a35-a789-c10402c86061">
      <Url>https://infocentre2.gsma.com/gp/wg/IR/5JA/_layouts/DocIdRedir.aspx?ID=INFO-4776-733</Url>
      <Description>INFO-4776-733</Description>
    </_dlc_DocIdUrl>
    <GSMAMeetingNameAndNumberLocal xmlns="ADEDD60E-22E2-4049-BE99-80A2BB237DD5">
      <Url>https://infocentre2.gsma.com/gp/wg/IR/5JA/Lists/Calendar/DispForm.aspx?ID=18</Url>
      <Description>5GJA#14</Description>
    </GSMAMeetingNameAndNumberLocal>
    <GSMAMeetingItemNumberLocal xmlns="ADEDD60E-22E2-4049-BE99-80A2BB237DD5">5GJA#14 Doc 128</GSMAMeetingItemNumberLoca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02E8A-7C4B-4866-AA01-523E331BE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6.xml><?xml version="1.0" encoding="utf-8"?>
<ds:datastoreItem xmlns:ds="http://schemas.openxmlformats.org/officeDocument/2006/customXml" ds:itemID="{293E95B0-C90D-4651-ABCA-F08A13A5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15</TotalTime>
  <Pages>3</Pages>
  <Words>182</Words>
  <Characters>1044</Characters>
  <Application>Microsoft Office Word</Application>
  <DocSecurity>0</DocSecurity>
  <Lines>8</Lines>
  <Paragraphs>2</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1224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Kimmo Kymalainen</cp:lastModifiedBy>
  <cp:revision>8</cp:revision>
  <cp:lastPrinted>2006-09-14T07:39:00Z</cp:lastPrinted>
  <dcterms:created xsi:type="dcterms:W3CDTF">2020-10-07T14:21:00Z</dcterms:created>
  <dcterms:modified xsi:type="dcterms:W3CDTF">2020-10-26T07:55:00Z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2ed8671a-425e-4c3f-ac7a-50abe1158da9</vt:lpwstr>
  </property>
</Properties>
</file>